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9CD0" w14:textId="265364ED" w:rsidR="00B97703" w:rsidRDefault="00395B96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395B96">
        <w:rPr>
          <w:rFonts w:cs="Arial"/>
          <w:bCs/>
          <w:sz w:val="22"/>
          <w:szCs w:val="22"/>
          <w:lang w:val="en-US"/>
        </w:rPr>
        <w:t>3GPP T</w:t>
      </w:r>
      <w:bookmarkStart w:id="0" w:name="_Ref452454252"/>
      <w:bookmarkEnd w:id="0"/>
      <w:r w:rsidRPr="00395B96">
        <w:rPr>
          <w:rFonts w:cs="Arial"/>
          <w:bCs/>
          <w:sz w:val="22"/>
          <w:szCs w:val="22"/>
          <w:lang w:val="en-US"/>
        </w:rPr>
        <w:t>SG-RAN WG4 Meeting #111</w:t>
      </w:r>
      <w:r w:rsidR="004E3939"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="00FE70FD" w:rsidRPr="00FE70FD">
        <w:rPr>
          <w:rFonts w:cs="Arial"/>
          <w:noProof w:val="0"/>
          <w:sz w:val="22"/>
          <w:szCs w:val="22"/>
        </w:rPr>
        <w:t>R4-2408667</w:t>
      </w:r>
    </w:p>
    <w:p w14:paraId="0FD62024" w14:textId="3873FE24" w:rsidR="00B97703" w:rsidRDefault="00DE47FF">
      <w:pPr>
        <w:rPr>
          <w:rFonts w:ascii="Arial" w:hAnsi="Arial" w:cs="Arial"/>
        </w:rPr>
      </w:pPr>
      <w:r w:rsidRPr="00DE47FF">
        <w:rPr>
          <w:rFonts w:ascii="Arial" w:hAnsi="Arial"/>
          <w:b/>
          <w:noProof/>
          <w:sz w:val="22"/>
          <w:szCs w:val="22"/>
        </w:rPr>
        <w:t>Fukuoka, Japan, May 20 – May 24, 2024</w:t>
      </w:r>
    </w:p>
    <w:p w14:paraId="249BCE0F" w14:textId="03A40E3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516FC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</w:t>
      </w:r>
      <w:r w:rsidR="004142D5">
        <w:rPr>
          <w:rFonts w:ascii="Arial" w:hAnsi="Arial" w:cs="Arial"/>
          <w:b/>
          <w:sz w:val="22"/>
          <w:szCs w:val="22"/>
        </w:rPr>
        <w:t>-</w:t>
      </w:r>
      <w:r w:rsidR="00247834">
        <w:rPr>
          <w:rFonts w:ascii="Arial" w:hAnsi="Arial" w:cs="Arial"/>
          <w:b/>
          <w:sz w:val="22"/>
          <w:szCs w:val="22"/>
        </w:rPr>
        <w:t xml:space="preserve"> and inter-frequency measurements</w:t>
      </w:r>
    </w:p>
    <w:p w14:paraId="083CEC25" w14:textId="040881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46D10" w:rsidRPr="00746D10">
        <w:rPr>
          <w:rFonts w:ascii="Arial" w:hAnsi="Arial" w:cs="Arial"/>
          <w:b/>
          <w:bCs/>
          <w:sz w:val="22"/>
          <w:szCs w:val="22"/>
        </w:rPr>
        <w:t>R2-2404014</w:t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3"/>
    <w:bookmarkEnd w:id="4"/>
    <w:bookmarkEnd w:id="5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3CC6EA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FA258C">
        <w:rPr>
          <w:rFonts w:ascii="Arial" w:hAnsi="Arial" w:cs="Arial"/>
          <w:b/>
          <w:sz w:val="22"/>
          <w:szCs w:val="22"/>
        </w:rPr>
        <w:t>RAN</w:t>
      </w:r>
      <w:r w:rsidR="008B37F1">
        <w:rPr>
          <w:rFonts w:ascii="Arial" w:hAnsi="Arial" w:cs="Arial"/>
          <w:b/>
          <w:sz w:val="22"/>
          <w:szCs w:val="22"/>
        </w:rPr>
        <w:t>4</w:t>
      </w:r>
    </w:p>
    <w:p w14:paraId="4B04DA71" w14:textId="462C2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</w:t>
      </w:r>
      <w:r w:rsidR="008B37F1">
        <w:rPr>
          <w:rFonts w:ascii="Arial" w:hAnsi="Arial" w:cs="Arial"/>
          <w:b/>
          <w:bCs/>
          <w:sz w:val="22"/>
          <w:szCs w:val="22"/>
        </w:rPr>
        <w:t>2, RAN WG1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4CDEFCA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088">
        <w:rPr>
          <w:rFonts w:ascii="Arial" w:hAnsi="Arial" w:cs="Arial"/>
          <w:b/>
          <w:bCs/>
          <w:sz w:val="22"/>
          <w:szCs w:val="22"/>
        </w:rPr>
        <w:t>Jani-Pekka Kainulainen</w:t>
      </w:r>
      <w:r w:rsidR="0024783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9918FD8" w14:textId="5EF9A2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AE1088" w:rsidRPr="00577D4C">
          <w:rPr>
            <w:rStyle w:val="Hyperlink"/>
            <w:rFonts w:ascii="Arial" w:hAnsi="Arial" w:cs="Arial"/>
            <w:b/>
            <w:bCs/>
            <w:sz w:val="22"/>
            <w:szCs w:val="22"/>
          </w:rPr>
          <w:t>Jani-Pekka.Kainulainen@nokia.com</w:t>
        </w:r>
      </w:hyperlink>
      <w:r w:rsidR="00AE108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853390" w14:textId="61F0F245" w:rsidR="00E77A14" w:rsidRPr="00E77A14" w:rsidRDefault="00E77A14" w:rsidP="00E77A14">
      <w:r>
        <w:t xml:space="preserve">RAN2 send an LS in the previous meeting to RAN4 regarding the following features in feature list.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E1088" w14:paraId="22F2B1AB" w14:textId="77777777" w:rsidTr="00AE1088">
        <w:tc>
          <w:tcPr>
            <w:tcW w:w="9855" w:type="dxa"/>
          </w:tcPr>
          <w:p w14:paraId="124B0913" w14:textId="77777777" w:rsidR="00AE1088" w:rsidRDefault="00AE1088" w:rsidP="00AE1088">
            <w:r w:rsidRPr="00B84B8F">
              <w:t xml:space="preserve">RAN2 discussed RAN1 and RAN4 feature lists associated with </w:t>
            </w:r>
            <w:r>
              <w:t xml:space="preserve">Rel-18 </w:t>
            </w:r>
            <w:r w:rsidRPr="00B84B8F">
              <w:t xml:space="preserve">NR_Mob_enh2.  </w:t>
            </w:r>
            <w:r>
              <w:t>RAN2 discussed wither the following L1 measurement and reporting features are mandatory to support LTM or whether L3 measurement could be used.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7"/>
              <w:gridCol w:w="7430"/>
            </w:tblGrid>
            <w:tr w:rsidR="00AE1088" w:rsidRPr="00B84B8F" w14:paraId="417B2E67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A7E0E3" w14:textId="77777777" w:rsidR="00AE1088" w:rsidRPr="00B84B8F" w:rsidRDefault="00AE1088" w:rsidP="00AE1088">
                  <w:pPr>
                    <w:pStyle w:val="TAL"/>
                    <w:rPr>
                      <w:rFonts w:eastAsia="MS Mincho" w:cs="Arial"/>
                      <w:szCs w:val="18"/>
                      <w:lang w:eastAsia="ja-JP"/>
                    </w:rPr>
                  </w:pPr>
                  <w:r w:rsidRPr="00B84B8F">
                    <w:rPr>
                      <w:rFonts w:eastAsia="MS Mincho" w:cs="Arial"/>
                      <w:szCs w:val="18"/>
                      <w:lang w:eastAsia="ja-JP"/>
                    </w:rPr>
                    <w:t>45-1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6B4D24" w14:textId="77777777" w:rsidR="00AE1088" w:rsidRPr="00B84B8F" w:rsidRDefault="00AE1088" w:rsidP="00AE1088">
                  <w:pPr>
                    <w:pStyle w:val="TAL"/>
                    <w:rPr>
                      <w:rFonts w:eastAsia="SimSun" w:cs="Arial"/>
                      <w:szCs w:val="18"/>
                      <w:lang w:eastAsia="zh-CN"/>
                    </w:rPr>
                  </w:pPr>
                  <w:r w:rsidRPr="00B84B8F">
                    <w:rPr>
                      <w:rFonts w:eastAsia="SimSun" w:cs="Arial"/>
                      <w:szCs w:val="18"/>
                      <w:lang w:val="en-US" w:eastAsia="zh-CN"/>
                    </w:rPr>
                    <w:t xml:space="preserve">Intra-frequency </w:t>
                  </w:r>
                  <w:r w:rsidRPr="00B84B8F">
                    <w:rPr>
                      <w:rFonts w:eastAsia="SimSun" w:cs="Arial"/>
                      <w:szCs w:val="18"/>
                      <w:lang w:eastAsia="zh-CN"/>
                    </w:rPr>
                    <w:t>L1 measurement and reports for L1-L2 Triggered Mobility (LTM) procedure</w:t>
                  </w:r>
                </w:p>
              </w:tc>
            </w:tr>
            <w:tr w:rsidR="00AE1088" w:rsidRPr="00B84B8F" w14:paraId="591A2170" w14:textId="77777777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AFF478" w14:textId="77777777" w:rsidR="00AE1088" w:rsidRPr="00B84B8F" w:rsidRDefault="00AE1088" w:rsidP="00AE1088">
                  <w:pPr>
                    <w:pStyle w:val="TAL"/>
                    <w:rPr>
                      <w:rFonts w:eastAsia="MS Mincho" w:cs="Arial"/>
                      <w:szCs w:val="18"/>
                      <w:lang w:eastAsia="ja-JP"/>
                    </w:rPr>
                  </w:pPr>
                  <w:r w:rsidRPr="00B84B8F">
                    <w:rPr>
                      <w:rFonts w:eastAsia="MS Mincho" w:cs="Arial"/>
                      <w:szCs w:val="18"/>
                      <w:lang w:eastAsia="ja-JP"/>
                    </w:rPr>
                    <w:t>45-1a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426B45" w14:textId="77777777" w:rsidR="00AE1088" w:rsidRPr="00B84B8F" w:rsidRDefault="00AE1088" w:rsidP="00AE1088">
                  <w:pPr>
                    <w:pStyle w:val="TAL"/>
                    <w:rPr>
                      <w:rFonts w:eastAsia="SimSun" w:cs="Arial"/>
                      <w:szCs w:val="18"/>
                      <w:lang w:val="en-US" w:eastAsia="zh-CN"/>
                    </w:rPr>
                  </w:pPr>
                  <w:r w:rsidRPr="00B84B8F">
                    <w:rPr>
                      <w:rFonts w:eastAsia="SimSun" w:cs="Arial"/>
                      <w:szCs w:val="18"/>
                      <w:lang w:val="en-US" w:eastAsia="zh-CN"/>
                    </w:rPr>
                    <w:t>Inter-frequency L1 measurement and reports for L1-L2 Triggered Mobility (LTM) procedure</w:t>
                  </w:r>
                </w:p>
              </w:tc>
            </w:tr>
          </w:tbl>
          <w:p w14:paraId="5A81AAB1" w14:textId="77777777" w:rsidR="00AE1088" w:rsidRDefault="00AE1088" w:rsidP="00AE1088"/>
          <w:p w14:paraId="3B7E1C72" w14:textId="77777777" w:rsidR="00AE1088" w:rsidRDefault="00AE1088" w:rsidP="00AE1088">
            <w:pPr>
              <w:spacing w:after="6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RAN</w:t>
            </w:r>
            <w:r>
              <w:rPr>
                <w:lang w:eastAsia="zh-TW"/>
              </w:rPr>
              <w:t>2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rPr>
                <w:lang w:eastAsia="zh-TW"/>
              </w:rPr>
              <w:t>made the following agreement:</w:t>
            </w:r>
          </w:p>
          <w:p w14:paraId="70161A93" w14:textId="77777777" w:rsidR="00AE1088" w:rsidRPr="001829BC" w:rsidRDefault="00AE1088" w:rsidP="00AE1088">
            <w:pPr>
              <w:pStyle w:val="Agreement"/>
              <w:tabs>
                <w:tab w:val="clear" w:pos="1619"/>
                <w:tab w:val="num" w:pos="426"/>
              </w:tabs>
              <w:spacing w:before="0" w:after="120"/>
              <w:ind w:left="1622" w:hanging="1622"/>
              <w:rPr>
                <w:rFonts w:ascii="Times New Roman" w:hAnsi="Times New Roman"/>
                <w:b w:val="0"/>
                <w:bCs/>
              </w:rPr>
            </w:pPr>
            <w:r w:rsidRPr="001829BC">
              <w:rPr>
                <w:rFonts w:ascii="Times New Roman" w:hAnsi="Times New Roman"/>
                <w:b w:val="0"/>
                <w:bCs/>
              </w:rPr>
              <w:t xml:space="preserve">RAN2 makes no further assumptions whether L3 measurements can be used or not to trigger LTM.  </w:t>
            </w:r>
          </w:p>
          <w:p w14:paraId="745CB0AC" w14:textId="11062FB4" w:rsidR="00AE1088" w:rsidRPr="00AE1088" w:rsidRDefault="00AE1088" w:rsidP="00AE1088">
            <w:pPr>
              <w:spacing w:before="60"/>
            </w:pPr>
            <w:r w:rsidRPr="00B84B8F">
              <w:t xml:space="preserve">RAN2 would like to check </w:t>
            </w:r>
            <w:r>
              <w:t xml:space="preserve">the following </w:t>
            </w:r>
            <w:r w:rsidRPr="00B84B8F">
              <w:t>with RAN1 and RAN4:</w:t>
            </w:r>
          </w:p>
        </w:tc>
      </w:tr>
    </w:tbl>
    <w:p w14:paraId="4BB851D2" w14:textId="77777777" w:rsidR="00AE1088" w:rsidRDefault="00AE1088" w:rsidP="000F6242">
      <w:pPr>
        <w:rPr>
          <w:b/>
          <w:bCs/>
        </w:rPr>
      </w:pPr>
    </w:p>
    <w:p w14:paraId="6D5C9739" w14:textId="47C71BB2" w:rsidR="00600518" w:rsidRDefault="001F31FF" w:rsidP="000F6242">
      <w:r w:rsidRPr="00B84B8F">
        <w:rPr>
          <w:b/>
          <w:bCs/>
        </w:rPr>
        <w:t xml:space="preserve">Question </w:t>
      </w:r>
      <w:proofErr w:type="gramStart"/>
      <w:r w:rsidRPr="00B84B8F">
        <w:rPr>
          <w:b/>
          <w:bCs/>
        </w:rPr>
        <w:t>1 :</w:t>
      </w:r>
      <w:proofErr w:type="gramEnd"/>
      <w:r w:rsidRPr="00B84B8F">
        <w:t xml:space="preserve"> </w:t>
      </w:r>
      <w:r w:rsidR="00520D42">
        <w:t>Are</w:t>
      </w:r>
      <w:r w:rsidRPr="00B84B8F">
        <w:t xml:space="preserve"> the </w:t>
      </w:r>
      <w:r w:rsidR="00E576B7">
        <w:t>above</w:t>
      </w:r>
      <w:r w:rsidR="00E576B7" w:rsidRPr="00B84B8F">
        <w:t xml:space="preserve"> </w:t>
      </w:r>
      <w:r w:rsidR="00520D42">
        <w:t>intra</w:t>
      </w:r>
      <w:r w:rsidR="00CF0221">
        <w:t>-frequency</w:t>
      </w:r>
      <w:r w:rsidR="00520D42">
        <w:t xml:space="preserve"> and inter-frequency L1 measurement and reporting </w:t>
      </w:r>
      <w:r w:rsidRPr="00B84B8F">
        <w:t xml:space="preserve">features </w:t>
      </w:r>
      <w:r w:rsidR="00520D42">
        <w:t>(</w:t>
      </w:r>
      <w:r w:rsidR="008B737F" w:rsidRPr="00B84B8F">
        <w:t>45-1 and 45-1a</w:t>
      </w:r>
      <w:r w:rsidR="00520D42">
        <w:t>) prerequisite</w:t>
      </w:r>
      <w:r w:rsidR="004C3C3E">
        <w:t>s</w:t>
      </w:r>
      <w:r w:rsidR="00520D42">
        <w:t xml:space="preserve"> </w:t>
      </w:r>
      <w:r w:rsidRPr="00B84B8F">
        <w:t xml:space="preserve">to support </w:t>
      </w:r>
      <w:r w:rsidR="00594F42" w:rsidRPr="00B84B8F">
        <w:t>intra</w:t>
      </w:r>
      <w:r w:rsidR="00B86DF0">
        <w:t>-frequency</w:t>
      </w:r>
      <w:r w:rsidR="00594F42" w:rsidRPr="00B84B8F">
        <w:t xml:space="preserve"> and inter-frequency </w:t>
      </w:r>
      <w:r w:rsidRPr="00B84B8F">
        <w:t>LTM</w:t>
      </w:r>
      <w:r w:rsidR="00B86DF0">
        <w:t>,</w:t>
      </w:r>
      <w:r w:rsidRPr="00B84B8F">
        <w:t xml:space="preserve"> </w:t>
      </w:r>
      <w:r w:rsidR="00594F42" w:rsidRPr="00B84B8F">
        <w:t>respectively</w:t>
      </w:r>
      <w:r w:rsidRPr="00B84B8F">
        <w:t>?</w:t>
      </w:r>
    </w:p>
    <w:p w14:paraId="5AE8BF17" w14:textId="6C35C0E1" w:rsidR="008723B6" w:rsidRPr="008723B6" w:rsidRDefault="00AE1088" w:rsidP="00520D42">
      <w:pPr>
        <w:rPr>
          <w:bCs/>
        </w:rPr>
      </w:pPr>
      <w:r w:rsidRPr="00600518">
        <w:t xml:space="preserve">RAN4 confirms that </w:t>
      </w:r>
      <w:r w:rsidRPr="00600518">
        <w:rPr>
          <w:bCs/>
        </w:rPr>
        <w:t>L3 measurements can be used to trigger LTM</w:t>
      </w:r>
      <w:r w:rsidR="00EA7E96" w:rsidRPr="00600518">
        <w:rPr>
          <w:bCs/>
        </w:rPr>
        <w:t xml:space="preserve"> from the </w:t>
      </w:r>
      <w:r w:rsidR="00841750" w:rsidRPr="00600518">
        <w:rPr>
          <w:bCs/>
        </w:rPr>
        <w:t xml:space="preserve">RAN4 requirement point </w:t>
      </w:r>
      <w:r w:rsidR="00EA7E96" w:rsidRPr="00600518">
        <w:rPr>
          <w:bCs/>
        </w:rPr>
        <w:t>of view</w:t>
      </w:r>
      <w:r w:rsidR="006D3822" w:rsidRPr="00600518">
        <w:rPr>
          <w:bCs/>
        </w:rPr>
        <w:t xml:space="preserve">. </w:t>
      </w:r>
    </w:p>
    <w:p w14:paraId="31E5BE9B" w14:textId="26A67524" w:rsidR="008B737F" w:rsidRDefault="008B737F" w:rsidP="00520D42">
      <w:r w:rsidRPr="00600518">
        <w:rPr>
          <w:b/>
          <w:bCs/>
        </w:rPr>
        <w:t>Question 2:</w:t>
      </w:r>
      <w:r w:rsidRPr="00600518">
        <w:t xml:space="preserve"> The above features, 45-1 and 45-1a</w:t>
      </w:r>
      <w:r w:rsidR="00CF4D0D" w:rsidRPr="00600518">
        <w:t>,</w:t>
      </w:r>
      <w:r w:rsidRPr="00600518">
        <w:t xml:space="preserve"> from RAN1 and related RAN4 features </w:t>
      </w:r>
      <w:r w:rsidR="00520D42" w:rsidRPr="00600518">
        <w:t>(39-1, 39-2, 39-3-1,</w:t>
      </w:r>
      <w:r w:rsidR="00945A8C" w:rsidRPr="00600518">
        <w:t xml:space="preserve"> </w:t>
      </w:r>
      <w:r w:rsidR="00520D42" w:rsidRPr="00600518">
        <w:t>39-3-2</w:t>
      </w:r>
      <w:r w:rsidR="00945A8C" w:rsidRPr="00600518">
        <w:t xml:space="preserve">, </w:t>
      </w:r>
      <w:r w:rsidR="00520D42" w:rsidRPr="00600518">
        <w:t>39-3-3</w:t>
      </w:r>
      <w:r w:rsidR="00945A8C" w:rsidRPr="00600518">
        <w:t xml:space="preserve">, </w:t>
      </w:r>
      <w:r w:rsidR="00520D42" w:rsidRPr="00600518">
        <w:t>39-3-4</w:t>
      </w:r>
      <w:r w:rsidR="00945A8C" w:rsidRPr="00600518">
        <w:t xml:space="preserve">, </w:t>
      </w:r>
      <w:r w:rsidR="00520D42" w:rsidRPr="00600518">
        <w:t>39-3-5</w:t>
      </w:r>
      <w:r w:rsidR="00945A8C" w:rsidRPr="00600518">
        <w:t xml:space="preserve">, </w:t>
      </w:r>
      <w:r w:rsidR="00520D42" w:rsidRPr="00600518">
        <w:t>39-3-6</w:t>
      </w:r>
      <w:r w:rsidR="00945A8C" w:rsidRPr="00600518">
        <w:t xml:space="preserve">) </w:t>
      </w:r>
      <w:r w:rsidR="005146E2" w:rsidRPr="00600518">
        <w:t>are defined per BC</w:t>
      </w:r>
      <w:r w:rsidR="00945A8C" w:rsidRPr="00600518">
        <w:t xml:space="preserve"> for both intra</w:t>
      </w:r>
      <w:r w:rsidR="00705B39" w:rsidRPr="00600518">
        <w:t>-frequency</w:t>
      </w:r>
      <w:r w:rsidR="00945A8C" w:rsidRPr="00600518">
        <w:t xml:space="preserve"> and inter-frequency measurements</w:t>
      </w:r>
      <w:r w:rsidR="005146E2" w:rsidRPr="00600518">
        <w:t xml:space="preserve">.  RAN2 would like check with RAN1/4 </w:t>
      </w:r>
      <w:r w:rsidR="001D2553" w:rsidRPr="00600518">
        <w:t xml:space="preserve">for which BC (e.g. BC of current serving cells, BC including current serving cells and </w:t>
      </w:r>
      <w:proofErr w:type="gramStart"/>
      <w:r w:rsidR="001D2553" w:rsidRPr="00600518">
        <w:t>cell</w:t>
      </w:r>
      <w:proofErr w:type="gramEnd"/>
      <w:r w:rsidR="001D2553" w:rsidRPr="00600518">
        <w:t xml:space="preserve"> to be measured or something else) </w:t>
      </w:r>
      <w:r w:rsidR="00705B39" w:rsidRPr="00600518">
        <w:t xml:space="preserve">these capabilities are </w:t>
      </w:r>
      <w:r w:rsidR="001D2553" w:rsidRPr="00600518">
        <w:t xml:space="preserve">to be considered </w:t>
      </w:r>
      <w:r w:rsidR="00705B39" w:rsidRPr="00600518">
        <w:t xml:space="preserve">for </w:t>
      </w:r>
      <w:r w:rsidR="00835CE6" w:rsidRPr="00600518">
        <w:t xml:space="preserve">L1 </w:t>
      </w:r>
      <w:r w:rsidR="005146E2" w:rsidRPr="00600518">
        <w:t>intra</w:t>
      </w:r>
      <w:r w:rsidR="00705B39" w:rsidRPr="00600518">
        <w:t>-frequency</w:t>
      </w:r>
      <w:r w:rsidR="005146E2" w:rsidRPr="00600518">
        <w:t xml:space="preserve"> and inter-frequency LTM measurements</w:t>
      </w:r>
      <w:r w:rsidR="00433542" w:rsidRPr="00600518">
        <w:t>?</w:t>
      </w:r>
    </w:p>
    <w:p w14:paraId="2F87497F" w14:textId="371D3C7D" w:rsidR="008723B6" w:rsidRDefault="008723B6" w:rsidP="00520D42">
      <w:r>
        <w:t xml:space="preserve">Regarding the question about features </w:t>
      </w:r>
      <w:r w:rsidRPr="00AF2A1B">
        <w:t>45-1</w:t>
      </w:r>
      <w:r>
        <w:t>,</w:t>
      </w:r>
      <w:r w:rsidRPr="00AF2A1B">
        <w:t xml:space="preserve"> 45-1a</w:t>
      </w:r>
      <w:r>
        <w:t>, 39-1, 39-2, 39-3-1, 39-3-2, 39-3-3, 39-3-4, 39-3-5, and 39-3-6, we understand per-BC covers the UE’s current serving cells and candidate cells.</w:t>
      </w:r>
    </w:p>
    <w:p w14:paraId="051BB407" w14:textId="011220F7" w:rsidR="00AE1088" w:rsidRDefault="00543A74" w:rsidP="00520D42">
      <w:r>
        <w:t>RAN4 has made the following agreement on changing the capabilit</w:t>
      </w:r>
      <w:r w:rsidR="00652313">
        <w:t>ies</w:t>
      </w:r>
      <w:r>
        <w:t xml:space="preserve"> </w:t>
      </w:r>
      <w:r w:rsidR="00225805">
        <w:t xml:space="preserve">to “per UE” instead of </w:t>
      </w:r>
      <w:r w:rsidR="00652313">
        <w:t>“</w:t>
      </w:r>
      <w:r w:rsidR="00225805">
        <w:t>per BC</w:t>
      </w:r>
      <w:r w:rsidR="00652313">
        <w:t>”</w:t>
      </w:r>
      <w:r w:rsidR="00225805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25805" w14:paraId="18931149" w14:textId="77777777" w:rsidTr="00225805">
        <w:tc>
          <w:tcPr>
            <w:tcW w:w="9855" w:type="dxa"/>
          </w:tcPr>
          <w:p w14:paraId="0BCE5E29" w14:textId="77777777" w:rsidR="00225805" w:rsidRDefault="00225805" w:rsidP="00520D42">
            <w:r>
              <w:t xml:space="preserve">RAN4#111 agreement: </w:t>
            </w:r>
          </w:p>
          <w:p w14:paraId="7E40D75D" w14:textId="6A0975F1" w:rsidR="00225805" w:rsidRDefault="00225805" w:rsidP="00520D42">
            <w:r w:rsidRPr="00225805">
              <w:rPr>
                <w:highlight w:val="yellow"/>
              </w:rPr>
              <w:t>TBD</w:t>
            </w:r>
            <w:r>
              <w:t xml:space="preserve"> </w:t>
            </w:r>
          </w:p>
        </w:tc>
      </w:tr>
    </w:tbl>
    <w:p w14:paraId="1AC9A3BE" w14:textId="77777777" w:rsidR="00225805" w:rsidRDefault="00225805" w:rsidP="00520D42"/>
    <w:p w14:paraId="3B676E8B" w14:textId="77777777" w:rsidR="00AE1088" w:rsidRDefault="00AE1088" w:rsidP="00520D42"/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73624EC7" w:rsidR="00B97703" w:rsidRPr="00B84B8F" w:rsidRDefault="00B97703">
      <w:pPr>
        <w:spacing w:after="120"/>
        <w:ind w:left="993" w:hanging="993"/>
        <w:rPr>
          <w:rFonts w:ascii="Arial" w:hAnsi="Arial" w:cs="Arial"/>
        </w:rPr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>RAN</w:t>
      </w:r>
      <w:r w:rsidR="00D735D3">
        <w:t>4</w:t>
      </w:r>
      <w:r w:rsidR="00B84B8F" w:rsidRPr="00B84B8F">
        <w:t xml:space="preserve"> </w:t>
      </w:r>
      <w:r w:rsidR="00CE5139">
        <w:t xml:space="preserve">respectfully </w:t>
      </w:r>
      <w:r w:rsidR="00D735D3">
        <w:t>requests RAN2 to take the provided view into account</w:t>
      </w:r>
    </w:p>
    <w:p w14:paraId="66AA3B5B" w14:textId="20AD6E2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</w:t>
      </w:r>
      <w:r w:rsidR="008F14CC">
        <w:rPr>
          <w:szCs w:val="36"/>
        </w:rPr>
        <w:t xml:space="preserve"> the</w:t>
      </w:r>
      <w:r w:rsidR="000F6242" w:rsidRPr="000F6242">
        <w:rPr>
          <w:szCs w:val="36"/>
        </w:rPr>
        <w:t xml:space="preserve">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8B37F1">
        <w:rPr>
          <w:rFonts w:cs="Arial"/>
          <w:bCs/>
          <w:szCs w:val="36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C60774">
        <w:rPr>
          <w:szCs w:val="36"/>
        </w:rPr>
        <w:t>m</w:t>
      </w:r>
      <w:r w:rsidR="00C60774" w:rsidRPr="000F6242">
        <w:rPr>
          <w:szCs w:val="36"/>
        </w:rPr>
        <w:t>eetings.</w:t>
      </w:r>
    </w:p>
    <w:p w14:paraId="39614871" w14:textId="34B1573A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893318">
        <w:rPr>
          <w:rFonts w:ascii="Arial" w:hAnsi="Arial" w:cs="Arial"/>
          <w:bCs/>
          <w:lang w:eastAsia="zh-CN"/>
        </w:rPr>
        <w:t>4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</w:t>
      </w:r>
      <w:r w:rsidR="00CE5139">
        <w:rPr>
          <w:rFonts w:ascii="Arial" w:hAnsi="Arial" w:cs="Arial"/>
          <w:bCs/>
        </w:rPr>
        <w:t>12</w:t>
      </w:r>
      <w:r w:rsidRPr="00E55A59">
        <w:rPr>
          <w:rFonts w:ascii="Arial" w:hAnsi="Arial" w:cs="Arial"/>
          <w:bCs/>
        </w:rPr>
        <w:tab/>
      </w:r>
      <w:r w:rsidR="00711E29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</w:t>
      </w:r>
      <w:r w:rsidR="00711E29">
        <w:rPr>
          <w:rFonts w:ascii="Arial" w:hAnsi="Arial" w:cs="Arial"/>
          <w:lang w:eastAsia="zh-CN"/>
        </w:rPr>
        <w:t>23</w:t>
      </w:r>
      <w:r w:rsidRPr="00E55A59">
        <w:rPr>
          <w:rFonts w:ascii="Arial" w:hAnsi="Arial" w:cs="Arial"/>
          <w:lang w:eastAsia="zh-CN"/>
        </w:rPr>
        <w:t xml:space="preserve"> </w:t>
      </w:r>
      <w:r w:rsidR="00711E29">
        <w:rPr>
          <w:rFonts w:ascii="Arial" w:hAnsi="Arial" w:cs="Arial"/>
          <w:lang w:eastAsia="zh-CN"/>
        </w:rPr>
        <w:t xml:space="preserve">August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711E29"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 w:rsidR="00711E29">
        <w:rPr>
          <w:rFonts w:ascii="Arial" w:hAnsi="Arial" w:cs="Arial"/>
          <w:bCs/>
        </w:rPr>
        <w:t>Netherlands</w:t>
      </w:r>
    </w:p>
    <w:p w14:paraId="574868DC" w14:textId="7E553C3E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893318">
        <w:rPr>
          <w:rFonts w:ascii="Arial" w:hAnsi="Arial" w:cs="Arial"/>
          <w:bCs/>
          <w:lang w:eastAsia="zh-CN"/>
        </w:rPr>
        <w:t>4</w:t>
      </w:r>
      <w:r w:rsidRPr="00E55A59">
        <w:rPr>
          <w:rFonts w:ascii="Arial" w:hAnsi="Arial" w:cs="Arial"/>
          <w:bCs/>
        </w:rPr>
        <w:t xml:space="preserve"> Meeting #</w:t>
      </w:r>
      <w:r w:rsidR="00893318">
        <w:rPr>
          <w:rFonts w:ascii="Arial" w:hAnsi="Arial" w:cs="Arial"/>
          <w:bCs/>
        </w:rPr>
        <w:t>11</w:t>
      </w:r>
      <w:r w:rsidR="00845F5C">
        <w:rPr>
          <w:rFonts w:ascii="Arial" w:hAnsi="Arial" w:cs="Arial"/>
          <w:bCs/>
        </w:rPr>
        <w:t>2bis</w:t>
      </w:r>
      <w:r w:rsidRPr="00E55A59">
        <w:rPr>
          <w:rFonts w:ascii="Arial" w:hAnsi="Arial" w:cs="Arial"/>
          <w:bCs/>
        </w:rPr>
        <w:tab/>
      </w:r>
      <w:r w:rsidR="008B37F1">
        <w:rPr>
          <w:rFonts w:ascii="Arial" w:hAnsi="Arial" w:cs="Arial"/>
          <w:lang w:eastAsia="zh-CN"/>
        </w:rPr>
        <w:t>14</w:t>
      </w:r>
      <w:r w:rsidRPr="00E55A59">
        <w:rPr>
          <w:rFonts w:ascii="Arial" w:hAnsi="Arial" w:cs="Arial"/>
          <w:lang w:eastAsia="zh-CN"/>
        </w:rPr>
        <w:t xml:space="preserve"> </w:t>
      </w:r>
      <w:r w:rsidR="008B37F1">
        <w:rPr>
          <w:rFonts w:ascii="Arial" w:hAnsi="Arial" w:cs="Arial"/>
          <w:lang w:eastAsia="zh-CN"/>
        </w:rPr>
        <w:t>–</w:t>
      </w:r>
      <w:r w:rsidRPr="00E55A59">
        <w:rPr>
          <w:rFonts w:ascii="Arial" w:hAnsi="Arial" w:cs="Arial"/>
          <w:lang w:eastAsia="zh-CN"/>
        </w:rPr>
        <w:t xml:space="preserve"> </w:t>
      </w:r>
      <w:r w:rsidR="008B37F1">
        <w:rPr>
          <w:rFonts w:ascii="Arial" w:hAnsi="Arial" w:cs="Arial"/>
          <w:lang w:eastAsia="zh-CN"/>
        </w:rPr>
        <w:t xml:space="preserve">18 October </w:t>
      </w:r>
      <w:r w:rsidRPr="00E55A59">
        <w:rPr>
          <w:rFonts w:ascii="Arial" w:hAnsi="Arial" w:cs="Arial"/>
          <w:lang w:eastAsia="zh-CN"/>
        </w:rPr>
        <w:t>2024 </w:t>
      </w:r>
      <w:r w:rsidRPr="00E55A59">
        <w:rPr>
          <w:rFonts w:ascii="Arial" w:hAnsi="Arial" w:cs="Arial"/>
          <w:bCs/>
        </w:rPr>
        <w:tab/>
      </w:r>
      <w:r w:rsidR="008B37F1">
        <w:rPr>
          <w:rFonts w:ascii="Arial" w:hAnsi="Arial" w:cs="Arial"/>
          <w:bCs/>
        </w:rPr>
        <w:t>TBC</w:t>
      </w:r>
      <w:r w:rsidRPr="00E55A59">
        <w:rPr>
          <w:rFonts w:ascii="Arial" w:hAnsi="Arial" w:cs="Arial"/>
          <w:bCs/>
        </w:rPr>
        <w:t xml:space="preserve">, </w:t>
      </w:r>
      <w:r w:rsidR="008B37F1">
        <w:rPr>
          <w:rFonts w:ascii="Arial" w:hAnsi="Arial" w:cs="Arial"/>
          <w:bCs/>
        </w:rPr>
        <w:t>China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8C09C" w14:textId="77777777" w:rsidR="00D75B89" w:rsidRDefault="00D75B89">
      <w:pPr>
        <w:spacing w:after="0"/>
      </w:pPr>
      <w:r>
        <w:separator/>
      </w:r>
    </w:p>
  </w:endnote>
  <w:endnote w:type="continuationSeparator" w:id="0">
    <w:p w14:paraId="2F643ADC" w14:textId="77777777" w:rsidR="00D75B89" w:rsidRDefault="00D75B89">
      <w:pPr>
        <w:spacing w:after="0"/>
      </w:pPr>
      <w:r>
        <w:continuationSeparator/>
      </w:r>
    </w:p>
  </w:endnote>
  <w:endnote w:type="continuationNotice" w:id="1">
    <w:p w14:paraId="41EE264C" w14:textId="77777777" w:rsidR="00D75B89" w:rsidRDefault="00D75B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E889D" w14:textId="77777777" w:rsidR="00D75B89" w:rsidRDefault="00D75B89">
      <w:pPr>
        <w:spacing w:after="0"/>
      </w:pPr>
      <w:r>
        <w:separator/>
      </w:r>
    </w:p>
  </w:footnote>
  <w:footnote w:type="continuationSeparator" w:id="0">
    <w:p w14:paraId="6418A473" w14:textId="77777777" w:rsidR="00D75B89" w:rsidRDefault="00D75B89">
      <w:pPr>
        <w:spacing w:after="0"/>
      </w:pPr>
      <w:r>
        <w:continuationSeparator/>
      </w:r>
    </w:p>
  </w:footnote>
  <w:footnote w:type="continuationNotice" w:id="1">
    <w:p w14:paraId="138B2252" w14:textId="77777777" w:rsidR="00D75B89" w:rsidRDefault="00D75B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88452126">
    <w:abstractNumId w:val="7"/>
  </w:num>
  <w:num w:numId="2" w16cid:durableId="1654606053">
    <w:abstractNumId w:val="6"/>
  </w:num>
  <w:num w:numId="3" w16cid:durableId="2037268606">
    <w:abstractNumId w:val="4"/>
  </w:num>
  <w:num w:numId="4" w16cid:durableId="1313558913">
    <w:abstractNumId w:val="0"/>
  </w:num>
  <w:num w:numId="5" w16cid:durableId="1279725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150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8958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893743">
    <w:abstractNumId w:val="2"/>
  </w:num>
  <w:num w:numId="9" w16cid:durableId="182404043">
    <w:abstractNumId w:val="1"/>
  </w:num>
  <w:num w:numId="10" w16cid:durableId="1624311673">
    <w:abstractNumId w:val="8"/>
  </w:num>
  <w:num w:numId="11" w16cid:durableId="1585918430">
    <w:abstractNumId w:val="9"/>
  </w:num>
  <w:num w:numId="12" w16cid:durableId="92781396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8264C"/>
    <w:rsid w:val="000D570E"/>
    <w:rsid w:val="000F6242"/>
    <w:rsid w:val="00152D73"/>
    <w:rsid w:val="001829BC"/>
    <w:rsid w:val="001936B8"/>
    <w:rsid w:val="001B4A78"/>
    <w:rsid w:val="001B4ADD"/>
    <w:rsid w:val="001D2553"/>
    <w:rsid w:val="001D5D16"/>
    <w:rsid w:val="001E7CBC"/>
    <w:rsid w:val="001F16A2"/>
    <w:rsid w:val="001F31FF"/>
    <w:rsid w:val="00225805"/>
    <w:rsid w:val="00247834"/>
    <w:rsid w:val="002F1386"/>
    <w:rsid w:val="002F1940"/>
    <w:rsid w:val="002F6676"/>
    <w:rsid w:val="00383545"/>
    <w:rsid w:val="00395B96"/>
    <w:rsid w:val="004142D5"/>
    <w:rsid w:val="00433500"/>
    <w:rsid w:val="00433542"/>
    <w:rsid w:val="00433F71"/>
    <w:rsid w:val="00440D43"/>
    <w:rsid w:val="00475237"/>
    <w:rsid w:val="004874CD"/>
    <w:rsid w:val="004A72B6"/>
    <w:rsid w:val="004C3C3E"/>
    <w:rsid w:val="004E3939"/>
    <w:rsid w:val="005146E2"/>
    <w:rsid w:val="00516FCD"/>
    <w:rsid w:val="00520D42"/>
    <w:rsid w:val="005432BA"/>
    <w:rsid w:val="00543A74"/>
    <w:rsid w:val="005506D3"/>
    <w:rsid w:val="00594F42"/>
    <w:rsid w:val="005A745E"/>
    <w:rsid w:val="005A7478"/>
    <w:rsid w:val="005B66D7"/>
    <w:rsid w:val="00600518"/>
    <w:rsid w:val="00620074"/>
    <w:rsid w:val="006308FB"/>
    <w:rsid w:val="00652313"/>
    <w:rsid w:val="00657A72"/>
    <w:rsid w:val="00674FD0"/>
    <w:rsid w:val="00676B84"/>
    <w:rsid w:val="0069732C"/>
    <w:rsid w:val="006D3822"/>
    <w:rsid w:val="00705B39"/>
    <w:rsid w:val="00711E29"/>
    <w:rsid w:val="0073107B"/>
    <w:rsid w:val="007454C3"/>
    <w:rsid w:val="00746D10"/>
    <w:rsid w:val="007516E1"/>
    <w:rsid w:val="00793CD2"/>
    <w:rsid w:val="007A7DE3"/>
    <w:rsid w:val="007F4F92"/>
    <w:rsid w:val="0081257F"/>
    <w:rsid w:val="0081672F"/>
    <w:rsid w:val="00835B01"/>
    <w:rsid w:val="00835CE6"/>
    <w:rsid w:val="00841750"/>
    <w:rsid w:val="00845F5C"/>
    <w:rsid w:val="008723B6"/>
    <w:rsid w:val="00893318"/>
    <w:rsid w:val="008A1273"/>
    <w:rsid w:val="008B0DBC"/>
    <w:rsid w:val="008B37F1"/>
    <w:rsid w:val="008B737F"/>
    <w:rsid w:val="008C6A36"/>
    <w:rsid w:val="008D772F"/>
    <w:rsid w:val="008F14CC"/>
    <w:rsid w:val="00906658"/>
    <w:rsid w:val="009306EA"/>
    <w:rsid w:val="00945A8C"/>
    <w:rsid w:val="00980636"/>
    <w:rsid w:val="00984E86"/>
    <w:rsid w:val="0099764C"/>
    <w:rsid w:val="009F37F5"/>
    <w:rsid w:val="009F4302"/>
    <w:rsid w:val="00A00B3D"/>
    <w:rsid w:val="00AC5408"/>
    <w:rsid w:val="00AD53B0"/>
    <w:rsid w:val="00AE1088"/>
    <w:rsid w:val="00B479A7"/>
    <w:rsid w:val="00B7145B"/>
    <w:rsid w:val="00B84B8F"/>
    <w:rsid w:val="00B86DF0"/>
    <w:rsid w:val="00B93AE3"/>
    <w:rsid w:val="00B97703"/>
    <w:rsid w:val="00BA4FFD"/>
    <w:rsid w:val="00BC4927"/>
    <w:rsid w:val="00C11948"/>
    <w:rsid w:val="00C131BB"/>
    <w:rsid w:val="00C16046"/>
    <w:rsid w:val="00C202B7"/>
    <w:rsid w:val="00C60774"/>
    <w:rsid w:val="00CD0A40"/>
    <w:rsid w:val="00CD2BA7"/>
    <w:rsid w:val="00CE5139"/>
    <w:rsid w:val="00CF0221"/>
    <w:rsid w:val="00CF4D0D"/>
    <w:rsid w:val="00CF6087"/>
    <w:rsid w:val="00D037A6"/>
    <w:rsid w:val="00D66855"/>
    <w:rsid w:val="00D735D3"/>
    <w:rsid w:val="00D75B89"/>
    <w:rsid w:val="00DA1919"/>
    <w:rsid w:val="00DE47FF"/>
    <w:rsid w:val="00E576B7"/>
    <w:rsid w:val="00E77A14"/>
    <w:rsid w:val="00EA02FF"/>
    <w:rsid w:val="00EA1E0B"/>
    <w:rsid w:val="00EA7E96"/>
    <w:rsid w:val="00EC6B28"/>
    <w:rsid w:val="00EF6A70"/>
    <w:rsid w:val="00F27F08"/>
    <w:rsid w:val="00F437E4"/>
    <w:rsid w:val="00F827A3"/>
    <w:rsid w:val="00F925F0"/>
    <w:rsid w:val="00FA258C"/>
    <w:rsid w:val="00FB6A14"/>
    <w:rsid w:val="00FD2205"/>
    <w:rsid w:val="00FE70FD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10CC68"/>
  <w15:chartTrackingRefBased/>
  <w15:docId w15:val="{69C5377E-4908-428E-A5CA-8B834EA8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B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D0A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0A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0A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0A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0A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0A40"/>
    <w:pPr>
      <w:outlineLvl w:val="5"/>
    </w:pPr>
  </w:style>
  <w:style w:type="paragraph" w:styleId="Heading7">
    <w:name w:val="heading 7"/>
    <w:basedOn w:val="H6"/>
    <w:next w:val="Normal"/>
    <w:qFormat/>
    <w:rsid w:val="00CD0A40"/>
    <w:pPr>
      <w:outlineLvl w:val="6"/>
    </w:pPr>
  </w:style>
  <w:style w:type="paragraph" w:styleId="Heading8">
    <w:name w:val="heading 8"/>
    <w:basedOn w:val="Heading1"/>
    <w:next w:val="Normal"/>
    <w:qFormat/>
    <w:rsid w:val="00CD0A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0A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0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D0A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0A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D0A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D0A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D0A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D0A40"/>
    <w:pPr>
      <w:ind w:left="1701" w:hanging="1701"/>
    </w:pPr>
  </w:style>
  <w:style w:type="paragraph" w:styleId="TOC4">
    <w:name w:val="toc 4"/>
    <w:basedOn w:val="TOC3"/>
    <w:semiHidden/>
    <w:rsid w:val="00CD0A40"/>
    <w:pPr>
      <w:ind w:left="1418" w:hanging="1418"/>
    </w:pPr>
  </w:style>
  <w:style w:type="paragraph" w:styleId="TOC3">
    <w:name w:val="toc 3"/>
    <w:basedOn w:val="TOC2"/>
    <w:semiHidden/>
    <w:rsid w:val="00CD0A40"/>
    <w:pPr>
      <w:ind w:left="1134" w:hanging="1134"/>
    </w:pPr>
  </w:style>
  <w:style w:type="paragraph" w:styleId="TOC2">
    <w:name w:val="toc 2"/>
    <w:basedOn w:val="TOC1"/>
    <w:semiHidden/>
    <w:rsid w:val="00CD0A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0A40"/>
    <w:pPr>
      <w:ind w:left="284"/>
    </w:pPr>
  </w:style>
  <w:style w:type="paragraph" w:styleId="Index1">
    <w:name w:val="index 1"/>
    <w:basedOn w:val="Normal"/>
    <w:semiHidden/>
    <w:rsid w:val="00CD0A40"/>
    <w:pPr>
      <w:keepLines/>
      <w:spacing w:after="0"/>
    </w:pPr>
  </w:style>
  <w:style w:type="paragraph" w:customStyle="1" w:styleId="ZH">
    <w:name w:val="ZH"/>
    <w:rsid w:val="00CD0A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D0A40"/>
    <w:pPr>
      <w:outlineLvl w:val="9"/>
    </w:pPr>
  </w:style>
  <w:style w:type="paragraph" w:styleId="ListNumber2">
    <w:name w:val="List Number 2"/>
    <w:basedOn w:val="ListNumber"/>
    <w:semiHidden/>
    <w:rsid w:val="00CD0A40"/>
    <w:pPr>
      <w:ind w:left="851"/>
    </w:pPr>
  </w:style>
  <w:style w:type="character" w:styleId="FootnoteReference">
    <w:name w:val="footnote reference"/>
    <w:basedOn w:val="DefaultParagraphFont"/>
    <w:semiHidden/>
    <w:rsid w:val="00CD0A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0A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D0A40"/>
    <w:rPr>
      <w:b/>
    </w:rPr>
  </w:style>
  <w:style w:type="paragraph" w:customStyle="1" w:styleId="TAC">
    <w:name w:val="TAC"/>
    <w:basedOn w:val="TAL"/>
    <w:rsid w:val="00CD0A40"/>
    <w:pPr>
      <w:jc w:val="center"/>
    </w:pPr>
  </w:style>
  <w:style w:type="paragraph" w:customStyle="1" w:styleId="TF">
    <w:name w:val="TF"/>
    <w:basedOn w:val="TH"/>
    <w:rsid w:val="00CD0A40"/>
    <w:pPr>
      <w:keepNext w:val="0"/>
      <w:spacing w:before="0" w:after="240"/>
    </w:pPr>
  </w:style>
  <w:style w:type="paragraph" w:customStyle="1" w:styleId="NO">
    <w:name w:val="NO"/>
    <w:basedOn w:val="Normal"/>
    <w:rsid w:val="00CD0A40"/>
    <w:pPr>
      <w:keepLines/>
      <w:ind w:left="1135" w:hanging="851"/>
    </w:pPr>
  </w:style>
  <w:style w:type="paragraph" w:styleId="TOC9">
    <w:name w:val="toc 9"/>
    <w:basedOn w:val="TOC8"/>
    <w:semiHidden/>
    <w:rsid w:val="00CD0A40"/>
    <w:pPr>
      <w:ind w:left="1418" w:hanging="1418"/>
    </w:pPr>
  </w:style>
  <w:style w:type="paragraph" w:customStyle="1" w:styleId="EX">
    <w:name w:val="EX"/>
    <w:basedOn w:val="Normal"/>
    <w:rsid w:val="00CD0A40"/>
    <w:pPr>
      <w:keepLines/>
      <w:ind w:left="1702" w:hanging="1418"/>
    </w:pPr>
  </w:style>
  <w:style w:type="paragraph" w:customStyle="1" w:styleId="FP">
    <w:name w:val="FP"/>
    <w:basedOn w:val="Normal"/>
    <w:rsid w:val="00CD0A40"/>
    <w:pPr>
      <w:spacing w:after="0"/>
    </w:pPr>
  </w:style>
  <w:style w:type="paragraph" w:customStyle="1" w:styleId="LD">
    <w:name w:val="LD"/>
    <w:rsid w:val="00CD0A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D0A40"/>
    <w:pPr>
      <w:spacing w:after="0"/>
    </w:pPr>
  </w:style>
  <w:style w:type="paragraph" w:customStyle="1" w:styleId="EW">
    <w:name w:val="EW"/>
    <w:basedOn w:val="EX"/>
    <w:rsid w:val="00CD0A40"/>
    <w:pPr>
      <w:spacing w:after="0"/>
    </w:pPr>
  </w:style>
  <w:style w:type="paragraph" w:styleId="TOC6">
    <w:name w:val="toc 6"/>
    <w:basedOn w:val="TOC5"/>
    <w:next w:val="Normal"/>
    <w:semiHidden/>
    <w:rsid w:val="00CD0A40"/>
    <w:pPr>
      <w:ind w:left="1985" w:hanging="1985"/>
    </w:pPr>
  </w:style>
  <w:style w:type="paragraph" w:styleId="TOC7">
    <w:name w:val="toc 7"/>
    <w:basedOn w:val="TOC6"/>
    <w:next w:val="Normal"/>
    <w:semiHidden/>
    <w:rsid w:val="00CD0A40"/>
    <w:pPr>
      <w:ind w:left="2268" w:hanging="2268"/>
    </w:pPr>
  </w:style>
  <w:style w:type="paragraph" w:styleId="ListBullet2">
    <w:name w:val="List Bullet 2"/>
    <w:basedOn w:val="ListBullet"/>
    <w:semiHidden/>
    <w:rsid w:val="00CD0A40"/>
    <w:pPr>
      <w:ind w:left="851"/>
    </w:pPr>
  </w:style>
  <w:style w:type="paragraph" w:styleId="ListBullet3">
    <w:name w:val="List Bullet 3"/>
    <w:basedOn w:val="ListBullet2"/>
    <w:semiHidden/>
    <w:rsid w:val="00CD0A40"/>
    <w:pPr>
      <w:ind w:left="1135"/>
    </w:pPr>
  </w:style>
  <w:style w:type="paragraph" w:styleId="ListNumber">
    <w:name w:val="List Number"/>
    <w:basedOn w:val="List"/>
    <w:semiHidden/>
    <w:rsid w:val="00CD0A40"/>
  </w:style>
  <w:style w:type="paragraph" w:customStyle="1" w:styleId="EQ">
    <w:name w:val="EQ"/>
    <w:basedOn w:val="Normal"/>
    <w:next w:val="Normal"/>
    <w:rsid w:val="00CD0A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0A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0A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0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D0A40"/>
    <w:pPr>
      <w:jc w:val="right"/>
    </w:pPr>
  </w:style>
  <w:style w:type="paragraph" w:customStyle="1" w:styleId="H6">
    <w:name w:val="H6"/>
    <w:basedOn w:val="Heading5"/>
    <w:next w:val="Normal"/>
    <w:rsid w:val="00CD0A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0A40"/>
    <w:pPr>
      <w:ind w:left="851" w:hanging="851"/>
    </w:pPr>
  </w:style>
  <w:style w:type="paragraph" w:customStyle="1" w:styleId="TAL">
    <w:name w:val="TAL"/>
    <w:basedOn w:val="Normal"/>
    <w:link w:val="TALCar"/>
    <w:rsid w:val="00CD0A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0A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D0A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D0A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D0A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D0A40"/>
    <w:pPr>
      <w:framePr w:wrap="notBeside" w:y="16161"/>
    </w:pPr>
  </w:style>
  <w:style w:type="character" w:customStyle="1" w:styleId="ZGSM">
    <w:name w:val="ZGSM"/>
    <w:rsid w:val="00CD0A40"/>
  </w:style>
  <w:style w:type="paragraph" w:styleId="List2">
    <w:name w:val="List 2"/>
    <w:basedOn w:val="List"/>
    <w:semiHidden/>
    <w:rsid w:val="00CD0A40"/>
    <w:pPr>
      <w:ind w:left="851"/>
    </w:pPr>
  </w:style>
  <w:style w:type="paragraph" w:customStyle="1" w:styleId="ZG">
    <w:name w:val="ZG"/>
    <w:rsid w:val="00CD0A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D0A40"/>
    <w:pPr>
      <w:ind w:left="1135"/>
    </w:pPr>
  </w:style>
  <w:style w:type="paragraph" w:styleId="List4">
    <w:name w:val="List 4"/>
    <w:basedOn w:val="List3"/>
    <w:semiHidden/>
    <w:rsid w:val="00CD0A40"/>
    <w:pPr>
      <w:ind w:left="1418"/>
    </w:pPr>
  </w:style>
  <w:style w:type="paragraph" w:styleId="List5">
    <w:name w:val="List 5"/>
    <w:basedOn w:val="List4"/>
    <w:semiHidden/>
    <w:rsid w:val="00CD0A40"/>
    <w:pPr>
      <w:ind w:left="1702"/>
    </w:pPr>
  </w:style>
  <w:style w:type="paragraph" w:customStyle="1" w:styleId="EditorsNote">
    <w:name w:val="Editor's Note"/>
    <w:basedOn w:val="NO"/>
    <w:rsid w:val="00CD0A40"/>
    <w:rPr>
      <w:color w:val="FF0000"/>
    </w:rPr>
  </w:style>
  <w:style w:type="paragraph" w:styleId="List">
    <w:name w:val="List"/>
    <w:basedOn w:val="Normal"/>
    <w:semiHidden/>
    <w:rsid w:val="00CD0A40"/>
    <w:pPr>
      <w:ind w:left="568" w:hanging="284"/>
    </w:pPr>
  </w:style>
  <w:style w:type="paragraph" w:styleId="ListBullet">
    <w:name w:val="List Bullet"/>
    <w:basedOn w:val="List"/>
    <w:semiHidden/>
    <w:rsid w:val="00CD0A40"/>
  </w:style>
  <w:style w:type="paragraph" w:styleId="ListBullet4">
    <w:name w:val="List Bullet 4"/>
    <w:basedOn w:val="ListBullet3"/>
    <w:semiHidden/>
    <w:rsid w:val="00CD0A40"/>
    <w:pPr>
      <w:ind w:left="1418"/>
    </w:pPr>
  </w:style>
  <w:style w:type="paragraph" w:styleId="ListBullet5">
    <w:name w:val="List Bullet 5"/>
    <w:basedOn w:val="ListBullet4"/>
    <w:semiHidden/>
    <w:rsid w:val="00CD0A40"/>
    <w:pPr>
      <w:ind w:left="1702"/>
    </w:pPr>
  </w:style>
  <w:style w:type="paragraph" w:customStyle="1" w:styleId="B2">
    <w:name w:val="B2"/>
    <w:basedOn w:val="List2"/>
    <w:rsid w:val="00CD0A40"/>
  </w:style>
  <w:style w:type="paragraph" w:customStyle="1" w:styleId="B3">
    <w:name w:val="B3"/>
    <w:basedOn w:val="List3"/>
    <w:rsid w:val="00CD0A40"/>
  </w:style>
  <w:style w:type="paragraph" w:customStyle="1" w:styleId="B4">
    <w:name w:val="B4"/>
    <w:basedOn w:val="List4"/>
    <w:rsid w:val="00CD0A40"/>
  </w:style>
  <w:style w:type="paragraph" w:customStyle="1" w:styleId="B5">
    <w:name w:val="B5"/>
    <w:basedOn w:val="List5"/>
    <w:rsid w:val="00CD0A40"/>
  </w:style>
  <w:style w:type="paragraph" w:customStyle="1" w:styleId="ZTD">
    <w:name w:val="ZTD"/>
    <w:basedOn w:val="ZB"/>
    <w:rsid w:val="00CD0A4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E108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E1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1E7CBC"/>
    <w:pPr>
      <w:numPr>
        <w:numId w:val="12"/>
      </w:numPr>
      <w:overflowPunct/>
      <w:autoSpaceDE/>
      <w:autoSpaceDN/>
      <w:adjustRightInd/>
      <w:textAlignment w:val="auto"/>
    </w:pPr>
    <w:rPr>
      <w:rFonts w:eastAsiaTheme="minorHAnsi" w:cstheme="minorBidi"/>
      <w:b/>
      <w:i w:val="0"/>
      <w:color w:val="auto"/>
      <w:sz w:val="20"/>
      <w:lang w:val="en-US" w:eastAsia="en-US"/>
    </w:rPr>
  </w:style>
  <w:style w:type="character" w:customStyle="1" w:styleId="RAN4proposalChar">
    <w:name w:val="RAN4 proposal Char"/>
    <w:basedOn w:val="DefaultParagraphFont"/>
    <w:link w:val="RAN4proposal"/>
    <w:rsid w:val="001E7CBC"/>
    <w:rPr>
      <w:rFonts w:eastAsiaTheme="minorHAnsi" w:cstheme="minorBidi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E7CB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ani-Pekka.Kainulaine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DF788396-7FB0-492D-B698-4071690AD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3A7F8-BAE0-4172-811A-9107553A0E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9CDAB75-2468-4E0F-BB2F-E02AF20746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3E0787-5FD9-4A92-A78C-24CD159CCF4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2672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196649</vt:i4>
      </vt:variant>
      <vt:variant>
        <vt:i4>0</vt:i4>
      </vt:variant>
      <vt:variant>
        <vt:i4>0</vt:i4>
      </vt:variant>
      <vt:variant>
        <vt:i4>5</vt:i4>
      </vt:variant>
      <vt:variant>
        <vt:lpwstr>mailto:Jani-Pekka.Kainulainen@nokia.com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RAN4#111</cp:lastModifiedBy>
  <cp:revision>49</cp:revision>
  <cp:lastPrinted>2002-04-23T23:10:00Z</cp:lastPrinted>
  <dcterms:created xsi:type="dcterms:W3CDTF">2024-05-03T04:04:00Z</dcterms:created>
  <dcterms:modified xsi:type="dcterms:W3CDTF">2024-05-13T15:15:00Z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